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A2A05" w14:textId="0E3C9A61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SP-240871</w:t>
      </w:r>
    </w:p>
    <w:p w14:paraId="1573817F" w14:textId="1A12DCF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SP-240706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lastRenderedPageBreak/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lastRenderedPageBreak/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3400FD33" w:rsidR="0099041F" w:rsidRPr="006C2E80" w:rsidRDefault="0099041F" w:rsidP="0099041F">
            <w:pPr>
              <w:pStyle w:val="Guidance"/>
              <w:spacing w:after="0"/>
            </w:pPr>
            <w:r>
              <w:t>External TR</w:t>
            </w:r>
          </w:p>
        </w:tc>
        <w:tc>
          <w:tcPr>
            <w:tcW w:w="1134" w:type="dxa"/>
          </w:tcPr>
          <w:p w14:paraId="5C0ED69E" w14:textId="14439160" w:rsidR="0099041F" w:rsidRPr="006C2E80" w:rsidRDefault="0099041F" w:rsidP="0099041F">
            <w:pPr>
              <w:pStyle w:val="Guidance"/>
              <w:spacing w:after="0"/>
            </w:pPr>
            <w:r>
              <w:t>28.9x</w:t>
            </w:r>
            <w:r w:rsidR="00B5188D">
              <w:t>y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77777777" w:rsidR="0099041F" w:rsidRDefault="0099041F" w:rsidP="0099041F">
            <w:pPr>
              <w:pStyle w:val="Guidance"/>
              <w:spacing w:after="0"/>
            </w:pPr>
            <w:r>
              <w:t>TSG#104</w:t>
            </w:r>
          </w:p>
          <w:p w14:paraId="13EB535A" w14:textId="373344F3" w:rsidR="0099041F" w:rsidRPr="006C2E80" w:rsidRDefault="0099041F" w:rsidP="0099041F">
            <w:pPr>
              <w:pStyle w:val="Guidance"/>
              <w:spacing w:after="0"/>
            </w:pPr>
            <w:r>
              <w:t>Jun 2024</w:t>
            </w:r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D4415C">
              <w:t>5</w:t>
            </w:r>
          </w:p>
          <w:p w14:paraId="22BF504C" w14:textId="6AC75573" w:rsidR="0099041F" w:rsidRPr="006C2E80" w:rsidRDefault="0099041F" w:rsidP="0099041F">
            <w:pPr>
              <w:pStyle w:val="Guidance"/>
              <w:spacing w:after="0"/>
            </w:pPr>
            <w:r>
              <w:t>Sep 2024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8DB32" w14:textId="77777777" w:rsidR="00FF4663" w:rsidRDefault="00FF4663">
      <w:r>
        <w:separator/>
      </w:r>
    </w:p>
  </w:endnote>
  <w:endnote w:type="continuationSeparator" w:id="0">
    <w:p w14:paraId="036E4468" w14:textId="77777777" w:rsidR="00FF4663" w:rsidRDefault="00FF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B1A3C" w14:textId="77777777" w:rsidR="00FF4663" w:rsidRDefault="00FF4663">
      <w:r>
        <w:separator/>
      </w:r>
    </w:p>
  </w:footnote>
  <w:footnote w:type="continuationSeparator" w:id="0">
    <w:p w14:paraId="4062B230" w14:textId="77777777" w:rsidR="00FF4663" w:rsidRDefault="00FF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9298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610682">
    <w:abstractNumId w:val="10"/>
  </w:num>
  <w:num w:numId="3" w16cid:durableId="390925347">
    <w:abstractNumId w:val="8"/>
  </w:num>
  <w:num w:numId="4" w16cid:durableId="34621672">
    <w:abstractNumId w:val="5"/>
  </w:num>
  <w:num w:numId="5" w16cid:durableId="1222860162">
    <w:abstractNumId w:val="16"/>
  </w:num>
  <w:num w:numId="6" w16cid:durableId="1296327134">
    <w:abstractNumId w:val="14"/>
  </w:num>
  <w:num w:numId="7" w16cid:durableId="1950509195">
    <w:abstractNumId w:val="4"/>
  </w:num>
  <w:num w:numId="8" w16cid:durableId="1225525301">
    <w:abstractNumId w:val="13"/>
  </w:num>
  <w:num w:numId="9" w16cid:durableId="306787988">
    <w:abstractNumId w:val="3"/>
  </w:num>
  <w:num w:numId="10" w16cid:durableId="215315459">
    <w:abstractNumId w:val="7"/>
  </w:num>
  <w:num w:numId="11" w16cid:durableId="1430127053">
    <w:abstractNumId w:val="15"/>
  </w:num>
  <w:num w:numId="12" w16cid:durableId="1518546630">
    <w:abstractNumId w:val="9"/>
  </w:num>
  <w:num w:numId="13" w16cid:durableId="133568497">
    <w:abstractNumId w:val="12"/>
  </w:num>
  <w:num w:numId="14" w16cid:durableId="1841698253">
    <w:abstractNumId w:val="6"/>
  </w:num>
  <w:num w:numId="15" w16cid:durableId="1168904646">
    <w:abstractNumId w:val="1"/>
  </w:num>
  <w:num w:numId="16" w16cid:durableId="1187519667">
    <w:abstractNumId w:val="11"/>
  </w:num>
  <w:num w:numId="17" w16cid:durableId="2048294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66F9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285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46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E5738-8FC8-4082-94B8-6D73B6DC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9907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rev4</cp:lastModifiedBy>
  <cp:revision>3</cp:revision>
  <cp:lastPrinted>2000-02-29T10:31:00Z</cp:lastPrinted>
  <dcterms:created xsi:type="dcterms:W3CDTF">2024-06-11T08:14:00Z</dcterms:created>
  <dcterms:modified xsi:type="dcterms:W3CDTF">2024-06-11T08:14:00Z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